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E746" w14:textId="77777777" w:rsidR="00014233" w:rsidRPr="00BA398E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lang w:eastAsia="de-DE"/>
        </w:rPr>
      </w:pPr>
      <w:bookmarkStart w:id="0" w:name="_Hlk31794855"/>
      <w:bookmarkStart w:id="1" w:name="_Hlk6306531"/>
      <w:r w:rsidRPr="00BA398E">
        <w:rPr>
          <w:rFonts w:ascii="Raleway" w:eastAsia="Times New Roman" w:hAnsi="Raleway" w:cs="Arial"/>
          <w:lang w:eastAsia="de-DE"/>
        </w:rPr>
        <w:tab/>
        <w:t>Contact for Press:</w:t>
      </w:r>
    </w:p>
    <w:p w14:paraId="1D8C5441" w14:textId="77777777" w:rsidR="00014233" w:rsidRPr="00BA398E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lang w:eastAsia="de-DE"/>
        </w:rPr>
      </w:pPr>
      <w:r w:rsidRPr="00BA398E">
        <w:rPr>
          <w:rFonts w:ascii="Raleway" w:eastAsia="Times New Roman" w:hAnsi="Raleway" w:cs="Arial"/>
          <w:lang w:eastAsia="de-DE"/>
        </w:rPr>
        <w:tab/>
        <w:t>IFES A</w:t>
      </w:r>
      <w:r>
        <w:rPr>
          <w:rFonts w:ascii="Raleway" w:eastAsia="Times New Roman" w:hAnsi="Raleway" w:cs="Arial"/>
          <w:lang w:eastAsia="de-DE"/>
        </w:rPr>
        <w:t>I</w:t>
      </w:r>
      <w:r w:rsidRPr="00BA398E">
        <w:rPr>
          <w:rFonts w:ascii="Raleway" w:eastAsia="Times New Roman" w:hAnsi="Raleway" w:cs="Arial"/>
          <w:lang w:eastAsia="de-DE"/>
        </w:rPr>
        <w:t>SBL</w:t>
      </w:r>
    </w:p>
    <w:p w14:paraId="2B8903B4" w14:textId="040A989A" w:rsidR="00014233" w:rsidRPr="00877455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sz w:val="20"/>
          <w:szCs w:val="20"/>
          <w:lang w:eastAsia="de-DE"/>
        </w:rPr>
      </w:pPr>
      <w:r w:rsidRPr="00BA398E">
        <w:rPr>
          <w:rFonts w:ascii="Raleway" w:eastAsia="Times New Roman" w:hAnsi="Raleway" w:cs="Arial"/>
          <w:lang w:eastAsia="de-DE"/>
        </w:rPr>
        <w:tab/>
      </w:r>
      <w:r w:rsidR="00877455" w:rsidRPr="00877455">
        <w:rPr>
          <w:rFonts w:ascii="Raleway" w:eastAsia="Times New Roman" w:hAnsi="Raleway" w:cs="Arial"/>
          <w:sz w:val="20"/>
          <w:szCs w:val="20"/>
          <w:lang w:eastAsia="de-DE"/>
        </w:rPr>
        <w:t>RobynD’Alessandro</w:t>
      </w:r>
    </w:p>
    <w:p w14:paraId="425FCBCF" w14:textId="2447590F" w:rsidR="00014233" w:rsidRPr="00014233" w:rsidRDefault="00014233" w:rsidP="00014233">
      <w:pPr>
        <w:tabs>
          <w:tab w:val="left" w:pos="7513"/>
        </w:tabs>
        <w:spacing w:after="0"/>
        <w:ind w:left="7513" w:right="-709"/>
        <w:rPr>
          <w:rFonts w:ascii="Raleway" w:eastAsia="Times New Roman" w:hAnsi="Raleway" w:cs="Arial"/>
          <w:b/>
          <w:bCs/>
          <w:lang w:eastAsia="de-DE"/>
        </w:rPr>
      </w:pPr>
      <w:r w:rsidRPr="00014233">
        <w:rPr>
          <w:rFonts w:ascii="Raleway" w:eastAsia="Times New Roman" w:hAnsi="Raleway" w:cs="Arial"/>
          <w:lang w:eastAsia="de-DE"/>
        </w:rPr>
        <w:t>T:</w:t>
      </w:r>
      <w:r w:rsidRPr="00014233">
        <w:rPr>
          <w:rFonts w:ascii="Raleway" w:hAnsi="Raleway"/>
          <w:sz w:val="23"/>
          <w:szCs w:val="23"/>
          <w:shd w:val="clear" w:color="auto" w:fill="FFFFFF"/>
        </w:rPr>
        <w:t>+</w:t>
      </w:r>
      <w:r w:rsidR="00877455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>27</w:t>
      </w:r>
      <w:r w:rsidRPr="00014233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="002E5F82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>(0)67</w:t>
      </w:r>
      <w:r w:rsidR="00877455">
        <w:rPr>
          <w:rStyle w:val="Strong"/>
          <w:rFonts w:ascii="Raleway" w:hAnsi="Raleway"/>
          <w:b w:val="0"/>
          <w:bCs w:val="0"/>
          <w:sz w:val="23"/>
          <w:szCs w:val="23"/>
          <w:bdr w:val="none" w:sz="0" w:space="0" w:color="auto" w:frame="1"/>
          <w:shd w:val="clear" w:color="auto" w:fill="FFFFFF"/>
        </w:rPr>
        <w:t> 684 3376</w:t>
      </w:r>
    </w:p>
    <w:p w14:paraId="701A9F9C" w14:textId="60305928" w:rsidR="00014233" w:rsidRPr="002E5F82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sz w:val="20"/>
          <w:szCs w:val="20"/>
          <w:lang w:eastAsia="de-DE"/>
        </w:rPr>
      </w:pPr>
      <w:r w:rsidRPr="00014233">
        <w:rPr>
          <w:rFonts w:ascii="Raleway" w:eastAsia="Times New Roman" w:hAnsi="Raleway" w:cs="Arial"/>
          <w:lang w:eastAsia="de-DE"/>
        </w:rPr>
        <w:tab/>
      </w:r>
      <w:hyperlink r:id="rId11" w:history="1">
        <w:r w:rsidR="00877455" w:rsidRPr="002E5F82">
          <w:rPr>
            <w:rStyle w:val="Hyperlink"/>
            <w:rFonts w:ascii="Raleway" w:eastAsia="Times New Roman" w:hAnsi="Raleway" w:cs="Arial"/>
            <w:sz w:val="20"/>
            <w:szCs w:val="20"/>
            <w:lang w:eastAsia="de-DE"/>
          </w:rPr>
          <w:t>robyn@ifesnet.or</w:t>
        </w:r>
      </w:hyperlink>
      <w:r w:rsidR="002E5F82" w:rsidRPr="002E5F82">
        <w:rPr>
          <w:rStyle w:val="Hyperlink"/>
          <w:rFonts w:ascii="Raleway" w:eastAsia="Times New Roman" w:hAnsi="Raleway" w:cs="Arial"/>
          <w:sz w:val="20"/>
          <w:szCs w:val="20"/>
          <w:lang w:eastAsia="de-DE"/>
        </w:rPr>
        <w:t>g</w:t>
      </w:r>
    </w:p>
    <w:p w14:paraId="486A1497" w14:textId="77777777" w:rsidR="00014233" w:rsidRPr="00014233" w:rsidRDefault="00014233" w:rsidP="00014233">
      <w:pPr>
        <w:tabs>
          <w:tab w:val="left" w:pos="7513"/>
        </w:tabs>
        <w:spacing w:after="0"/>
        <w:ind w:right="-284"/>
        <w:rPr>
          <w:rFonts w:ascii="Raleway" w:eastAsia="Times New Roman" w:hAnsi="Raleway" w:cs="Arial"/>
          <w:lang w:eastAsia="de-DE"/>
        </w:rPr>
      </w:pPr>
      <w:r w:rsidRPr="00014233">
        <w:rPr>
          <w:rFonts w:ascii="Raleway" w:eastAsia="Times New Roman" w:hAnsi="Raleway" w:cs="Arial"/>
          <w:lang w:eastAsia="de-DE"/>
        </w:rPr>
        <w:tab/>
      </w:r>
      <w:hyperlink r:id="rId12" w:history="1">
        <w:r w:rsidRPr="00014233">
          <w:rPr>
            <w:rStyle w:val="Hyperlink"/>
            <w:rFonts w:ascii="Raleway" w:eastAsia="Times New Roman" w:hAnsi="Raleway" w:cs="Arial"/>
            <w:color w:val="auto"/>
            <w:u w:val="none"/>
            <w:lang w:eastAsia="de-DE"/>
          </w:rPr>
          <w:t>www.ifesnet.org</w:t>
        </w:r>
      </w:hyperlink>
    </w:p>
    <w:p w14:paraId="28A4B482" w14:textId="77777777" w:rsidR="00014233" w:rsidRPr="00BA398E" w:rsidRDefault="00014233" w:rsidP="00014233">
      <w:pPr>
        <w:tabs>
          <w:tab w:val="left" w:pos="7513"/>
        </w:tabs>
        <w:spacing w:after="120"/>
        <w:ind w:right="-284"/>
        <w:rPr>
          <w:rFonts w:ascii="Raleway" w:eastAsia="Times New Roman" w:hAnsi="Raleway" w:cs="Arial"/>
          <w:lang w:eastAsia="de-DE"/>
        </w:rPr>
      </w:pPr>
    </w:p>
    <w:p w14:paraId="51AD95EC" w14:textId="402681A2" w:rsidR="00014233" w:rsidRPr="00BA398E" w:rsidRDefault="00014233" w:rsidP="00014233">
      <w:pPr>
        <w:tabs>
          <w:tab w:val="left" w:pos="7513"/>
        </w:tabs>
        <w:spacing w:after="120"/>
        <w:ind w:right="-284"/>
        <w:rPr>
          <w:rFonts w:ascii="Raleway" w:eastAsia="Times New Roman" w:hAnsi="Raleway" w:cs="Arial"/>
          <w:lang w:eastAsia="de-DE"/>
        </w:rPr>
      </w:pPr>
      <w:r>
        <w:rPr>
          <w:rFonts w:ascii="Raleway" w:eastAsia="Times New Roman" w:hAnsi="Raleway" w:cs="Arial"/>
          <w:lang w:eastAsia="de-DE"/>
        </w:rPr>
        <w:t>Brussels</w:t>
      </w:r>
      <w:r w:rsidRPr="00BA398E">
        <w:rPr>
          <w:rFonts w:ascii="Raleway" w:eastAsia="Times New Roman" w:hAnsi="Raleway" w:cs="Arial"/>
          <w:lang w:eastAsia="de-DE"/>
        </w:rPr>
        <w:t xml:space="preserve">/Düsseldorf </w:t>
      </w:r>
      <w:r w:rsidR="00877455">
        <w:rPr>
          <w:rFonts w:ascii="Raleway" w:eastAsia="Times New Roman" w:hAnsi="Raleway" w:cs="Arial"/>
          <w:lang w:eastAsia="de-DE"/>
        </w:rPr>
        <w:t>26</w:t>
      </w:r>
      <w:r>
        <w:rPr>
          <w:rFonts w:ascii="Raleway" w:eastAsia="Times New Roman" w:hAnsi="Raleway" w:cs="Arial"/>
          <w:lang w:eastAsia="de-DE"/>
        </w:rPr>
        <w:t>. February 202</w:t>
      </w:r>
      <w:r w:rsidR="00877455">
        <w:rPr>
          <w:rFonts w:ascii="Raleway" w:eastAsia="Times New Roman" w:hAnsi="Raleway" w:cs="Arial"/>
          <w:lang w:eastAsia="de-DE"/>
        </w:rPr>
        <w:t>3</w:t>
      </w:r>
    </w:p>
    <w:p w14:paraId="0B5D6F81" w14:textId="77777777" w:rsidR="00014233" w:rsidRPr="00BA398E" w:rsidRDefault="00014233" w:rsidP="00014233">
      <w:pPr>
        <w:spacing w:after="120"/>
        <w:rPr>
          <w:rFonts w:ascii="Raleway" w:eastAsia="Times New Roman" w:hAnsi="Raleway" w:cs="Arial"/>
          <w:lang w:eastAsia="de-DE"/>
        </w:rPr>
      </w:pPr>
    </w:p>
    <w:p w14:paraId="1A8B6981" w14:textId="77777777" w:rsidR="00014233" w:rsidRPr="00BA398E" w:rsidRDefault="00014233" w:rsidP="00014233">
      <w:pPr>
        <w:tabs>
          <w:tab w:val="left" w:pos="2835"/>
        </w:tabs>
        <w:spacing w:after="120"/>
        <w:rPr>
          <w:rFonts w:ascii="Raleway" w:eastAsia="Times New Roman" w:hAnsi="Raleway" w:cs="Arial"/>
          <w:b/>
          <w:sz w:val="56"/>
          <w:szCs w:val="56"/>
          <w:lang w:eastAsia="de-DE"/>
        </w:rPr>
      </w:pPr>
      <w:r w:rsidRPr="00BA398E">
        <w:rPr>
          <w:rFonts w:ascii="Raleway" w:hAnsi="Raleway" w:cs="Arial"/>
          <w:b/>
          <w:sz w:val="56"/>
          <w:szCs w:val="56"/>
        </w:rPr>
        <w:tab/>
      </w:r>
      <w:r>
        <w:rPr>
          <w:rFonts w:ascii="Raleway" w:hAnsi="Raleway" w:cs="Arial"/>
          <w:b/>
          <w:sz w:val="56"/>
          <w:szCs w:val="56"/>
        </w:rPr>
        <w:t>Press kit</w:t>
      </w:r>
    </w:p>
    <w:p w14:paraId="715B31D5" w14:textId="77777777" w:rsidR="00014233" w:rsidRPr="00BA398E" w:rsidRDefault="00014233" w:rsidP="00014233">
      <w:pPr>
        <w:spacing w:after="0"/>
        <w:rPr>
          <w:rFonts w:ascii="Raleway" w:eastAsia="Times New Roman" w:hAnsi="Raleway" w:cs="Arial"/>
          <w:lang w:eastAsia="de-DE"/>
        </w:rPr>
      </w:pPr>
    </w:p>
    <w:p w14:paraId="5293AC84" w14:textId="10A9E09B" w:rsidR="00014233" w:rsidRPr="00BA398E" w:rsidRDefault="00014233" w:rsidP="00014233">
      <w:pPr>
        <w:tabs>
          <w:tab w:val="left" w:pos="2835"/>
          <w:tab w:val="left" w:pos="7513"/>
        </w:tabs>
        <w:spacing w:after="0"/>
        <w:rPr>
          <w:rFonts w:ascii="Raleway" w:hAnsi="Raleway" w:cs="Arial"/>
        </w:rPr>
      </w:pPr>
      <w:r w:rsidRPr="00BA398E">
        <w:rPr>
          <w:rFonts w:ascii="Raleway" w:eastAsia="Times New Roman" w:hAnsi="Raleway" w:cs="Arial"/>
          <w:lang w:eastAsia="de-DE"/>
        </w:rPr>
        <w:t>EuroShop 20</w:t>
      </w:r>
      <w:r>
        <w:rPr>
          <w:rFonts w:ascii="Raleway" w:eastAsia="Times New Roman" w:hAnsi="Raleway" w:cs="Arial"/>
          <w:lang w:eastAsia="de-DE"/>
        </w:rPr>
        <w:t>2</w:t>
      </w:r>
      <w:r w:rsidR="00877455">
        <w:rPr>
          <w:rFonts w:ascii="Raleway" w:eastAsia="Times New Roman" w:hAnsi="Raleway" w:cs="Arial"/>
          <w:lang w:eastAsia="de-DE"/>
        </w:rPr>
        <w:t>3</w:t>
      </w:r>
      <w:r w:rsidRPr="00BA398E">
        <w:rPr>
          <w:rFonts w:ascii="Raleway" w:eastAsia="Times New Roman" w:hAnsi="Raleway" w:cs="Arial"/>
          <w:lang w:eastAsia="de-DE"/>
        </w:rPr>
        <w:tab/>
      </w:r>
      <w:r>
        <w:rPr>
          <w:rFonts w:ascii="Raleway" w:hAnsi="Raleway" w:cs="Arial"/>
        </w:rPr>
        <w:t>2</w:t>
      </w:r>
      <w:r w:rsidR="00877455">
        <w:rPr>
          <w:rFonts w:ascii="Raleway" w:hAnsi="Raleway" w:cs="Arial"/>
        </w:rPr>
        <w:t>6</w:t>
      </w:r>
      <w:r>
        <w:rPr>
          <w:rFonts w:ascii="Raleway" w:hAnsi="Raleway" w:cs="Arial"/>
        </w:rPr>
        <w:t xml:space="preserve"> February </w:t>
      </w:r>
      <w:r w:rsidR="00877455">
        <w:rPr>
          <w:rFonts w:ascii="Raleway" w:hAnsi="Raleway" w:cs="Arial"/>
        </w:rPr>
        <w:t xml:space="preserve">– 2 March </w:t>
      </w:r>
      <w:r>
        <w:rPr>
          <w:rFonts w:ascii="Raleway" w:hAnsi="Raleway" w:cs="Arial"/>
        </w:rPr>
        <w:t>202</w:t>
      </w:r>
      <w:r w:rsidR="00877455">
        <w:rPr>
          <w:rFonts w:ascii="Raleway" w:hAnsi="Raleway" w:cs="Arial"/>
        </w:rPr>
        <w:t>3</w:t>
      </w:r>
      <w:r w:rsidRPr="00BA398E">
        <w:rPr>
          <w:rFonts w:ascii="Raleway" w:hAnsi="Raleway" w:cs="Arial"/>
        </w:rPr>
        <w:tab/>
        <w:t xml:space="preserve">Halle </w:t>
      </w:r>
      <w:r w:rsidR="00877455">
        <w:rPr>
          <w:rFonts w:ascii="Raleway" w:hAnsi="Raleway" w:cs="Arial"/>
        </w:rPr>
        <w:t>1</w:t>
      </w:r>
      <w:r w:rsidRPr="00BA398E">
        <w:rPr>
          <w:rFonts w:ascii="Raleway" w:hAnsi="Raleway" w:cs="Arial"/>
        </w:rPr>
        <w:t xml:space="preserve"> </w:t>
      </w:r>
      <w:r w:rsidR="00877455">
        <w:rPr>
          <w:rFonts w:ascii="Raleway" w:hAnsi="Raleway" w:cs="Arial"/>
        </w:rPr>
        <w:t>C64</w:t>
      </w:r>
    </w:p>
    <w:p w14:paraId="064E32C7" w14:textId="77777777" w:rsidR="00014233" w:rsidRPr="00BA398E" w:rsidRDefault="00014233" w:rsidP="00014233">
      <w:pPr>
        <w:spacing w:after="0"/>
        <w:rPr>
          <w:rFonts w:ascii="Raleway" w:hAnsi="Raleway" w:cs="Arial"/>
        </w:rPr>
      </w:pPr>
      <w:r w:rsidRPr="00BA398E">
        <w:rPr>
          <w:rFonts w:ascii="Raleway" w:hAnsi="Raleway" w:cs="Arial"/>
        </w:rPr>
        <w:t>Düsseldorf, Germany</w:t>
      </w:r>
    </w:p>
    <w:p w14:paraId="00FEA236" w14:textId="77777777" w:rsidR="00014233" w:rsidRPr="00BA398E" w:rsidRDefault="00014233" w:rsidP="00014233">
      <w:pPr>
        <w:spacing w:after="120"/>
        <w:rPr>
          <w:rFonts w:ascii="Raleway" w:hAnsi="Raleway" w:cs="Arial"/>
        </w:rPr>
      </w:pPr>
    </w:p>
    <w:p w14:paraId="43A1A1A5" w14:textId="77777777" w:rsidR="00014233" w:rsidRPr="00BA398E" w:rsidRDefault="00014233" w:rsidP="00014233">
      <w:pPr>
        <w:tabs>
          <w:tab w:val="left" w:pos="2835"/>
        </w:tabs>
        <w:spacing w:after="120"/>
        <w:rPr>
          <w:rFonts w:ascii="Raleway" w:hAnsi="Raleway" w:cs="Arial"/>
          <w:b/>
          <w:sz w:val="32"/>
          <w:szCs w:val="32"/>
        </w:rPr>
      </w:pPr>
      <w:r w:rsidRPr="00BA398E">
        <w:rPr>
          <w:rFonts w:ascii="Raleway" w:hAnsi="Raleway" w:cs="Arial"/>
          <w:b/>
          <w:sz w:val="32"/>
          <w:szCs w:val="32"/>
        </w:rPr>
        <w:tab/>
      </w:r>
      <w:r>
        <w:rPr>
          <w:rFonts w:ascii="Raleway" w:hAnsi="Raleway" w:cs="Arial"/>
          <w:b/>
          <w:sz w:val="32"/>
          <w:szCs w:val="32"/>
        </w:rPr>
        <w:t>Content</w:t>
      </w:r>
      <w:r w:rsidRPr="00BA398E">
        <w:rPr>
          <w:rFonts w:ascii="Raleway" w:hAnsi="Raleway" w:cs="Arial"/>
          <w:b/>
          <w:sz w:val="32"/>
          <w:szCs w:val="32"/>
        </w:rPr>
        <w:t>:</w:t>
      </w:r>
    </w:p>
    <w:p w14:paraId="2AC32158" w14:textId="77777777" w:rsidR="004375F4" w:rsidRPr="004375F4" w:rsidRDefault="00014233" w:rsidP="004375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/>
        <w:ind w:right="1417"/>
        <w:rPr>
          <w:rFonts w:ascii="Raleway" w:hAnsi="Raleway" w:cs="Arial"/>
          <w:bCs/>
        </w:rPr>
      </w:pPr>
      <w:r w:rsidRPr="004375F4">
        <w:rPr>
          <w:rFonts w:ascii="Raleway" w:hAnsi="Raleway" w:cs="Arial"/>
          <w:bCs/>
        </w:rPr>
        <w:t xml:space="preserve">IFES </w:t>
      </w:r>
      <w:r w:rsidR="00004C3D" w:rsidRPr="004375F4">
        <w:rPr>
          <w:rFonts w:ascii="Raleway" w:hAnsi="Raleway" w:cs="Arial"/>
          <w:bCs/>
        </w:rPr>
        <w:t>@ EuroShop</w:t>
      </w:r>
      <w:r w:rsidR="004375F4" w:rsidRPr="004375F4">
        <w:rPr>
          <w:rFonts w:ascii="Raleway" w:hAnsi="Raleway" w:cs="Arial"/>
          <w:bCs/>
        </w:rPr>
        <w:t xml:space="preserve"> </w:t>
      </w:r>
    </w:p>
    <w:p w14:paraId="1AE2E937" w14:textId="77777777" w:rsidR="004375F4" w:rsidRPr="004375F4" w:rsidRDefault="004375F4" w:rsidP="004375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/>
        <w:ind w:right="1417"/>
        <w:rPr>
          <w:rFonts w:ascii="Raleway" w:hAnsi="Raleway" w:cs="Raleway"/>
          <w:bCs/>
          <w:lang w:val="en-US"/>
        </w:rPr>
      </w:pPr>
      <w:r w:rsidRPr="004375F4">
        <w:rPr>
          <w:rFonts w:ascii="Raleway" w:hAnsi="Raleway" w:cs="Raleway"/>
          <w:bCs/>
          <w:lang w:val="en-US"/>
        </w:rPr>
        <w:t>IDIA - IFES Development + Innovation Award</w:t>
      </w:r>
    </w:p>
    <w:p w14:paraId="06E75598" w14:textId="72631016" w:rsidR="004375F4" w:rsidRPr="00172963" w:rsidRDefault="00BB53E3" w:rsidP="004375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/>
        <w:ind w:right="1417"/>
        <w:rPr>
          <w:rFonts w:ascii="Raleway" w:hAnsi="Raleway" w:cs="Raleway"/>
          <w:bCs/>
          <w:lang w:val="en-US"/>
        </w:rPr>
      </w:pPr>
      <w:r w:rsidRPr="00172963">
        <w:rPr>
          <w:rFonts w:ascii="Raleway" w:hAnsi="Raleway" w:cs="Raleway"/>
          <w:bCs/>
          <w:lang w:val="en-US"/>
        </w:rPr>
        <w:t>Expanding Horizons</w:t>
      </w:r>
      <w:r w:rsidR="004375F4" w:rsidRPr="00172963">
        <w:rPr>
          <w:rFonts w:ascii="Raleway" w:hAnsi="Raleway" w:cs="Raleway"/>
          <w:bCs/>
          <w:lang w:val="en-US"/>
        </w:rPr>
        <w:t xml:space="preserve"> – The IFES World Summit 202</w:t>
      </w:r>
      <w:r w:rsidRPr="00172963">
        <w:rPr>
          <w:rFonts w:ascii="Raleway" w:hAnsi="Raleway" w:cs="Raleway"/>
          <w:bCs/>
          <w:lang w:val="en-US"/>
        </w:rPr>
        <w:t>3</w:t>
      </w:r>
      <w:r w:rsidR="004375F4" w:rsidRPr="00172963">
        <w:rPr>
          <w:rFonts w:ascii="Raleway" w:hAnsi="Raleway" w:cs="Raleway"/>
          <w:bCs/>
          <w:lang w:val="en-US"/>
        </w:rPr>
        <w:t xml:space="preserve"> </w:t>
      </w:r>
    </w:p>
    <w:p w14:paraId="5D6D0CD5" w14:textId="2C3ACFF5" w:rsidR="00BA3F2C" w:rsidRPr="00172963" w:rsidRDefault="004E444E" w:rsidP="004375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/>
        <w:ind w:right="1417"/>
        <w:rPr>
          <w:rFonts w:ascii="Raleway" w:hAnsi="Raleway" w:cs="Raleway"/>
          <w:bCs/>
          <w:lang w:val="en-US"/>
        </w:rPr>
      </w:pPr>
      <w:r w:rsidRPr="00172963">
        <w:rPr>
          <w:rFonts w:ascii="Raleway" w:hAnsi="Raleway" w:cs="Raleway"/>
          <w:bCs/>
          <w:lang w:val="en-US"/>
        </w:rPr>
        <w:t>Fast Tracking Sustainable Events</w:t>
      </w:r>
    </w:p>
    <w:p w14:paraId="6748B6E1" w14:textId="40427EDF" w:rsidR="004E444E" w:rsidRPr="00172963" w:rsidRDefault="004E444E" w:rsidP="004375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/>
        <w:ind w:right="1417"/>
        <w:rPr>
          <w:rFonts w:ascii="Raleway" w:hAnsi="Raleway" w:cs="Raleway"/>
          <w:bCs/>
          <w:lang w:val="en-US"/>
        </w:rPr>
      </w:pPr>
      <w:r w:rsidRPr="00172963">
        <w:rPr>
          <w:rFonts w:ascii="Raleway" w:hAnsi="Raleway" w:cs="Raleway"/>
          <w:bCs/>
          <w:lang w:val="en-US"/>
        </w:rPr>
        <w:t>Targeting Net Zero Carbon Events</w:t>
      </w:r>
    </w:p>
    <w:p w14:paraId="520A19B0" w14:textId="179BEB7F" w:rsidR="004E444E" w:rsidRPr="00172963" w:rsidRDefault="00172963" w:rsidP="004375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/>
        <w:ind w:right="1417"/>
        <w:rPr>
          <w:rFonts w:ascii="Raleway" w:hAnsi="Raleway" w:cs="Raleway"/>
          <w:bCs/>
          <w:lang w:val="en-US"/>
        </w:rPr>
      </w:pPr>
      <w:r>
        <w:rPr>
          <w:rFonts w:ascii="Raleway" w:hAnsi="Raleway" w:cs="Raleway"/>
          <w:bCs/>
          <w:lang w:val="en-US"/>
        </w:rPr>
        <w:t xml:space="preserve">IFES’ </w:t>
      </w:r>
      <w:r w:rsidR="004E444E" w:rsidRPr="00172963">
        <w:rPr>
          <w:rFonts w:ascii="Raleway" w:hAnsi="Raleway" w:cs="Raleway"/>
          <w:bCs/>
          <w:lang w:val="en-US"/>
        </w:rPr>
        <w:t>New Strategic Partnership with IAPCO</w:t>
      </w:r>
    </w:p>
    <w:p w14:paraId="73CB558C" w14:textId="77777777" w:rsidR="00014233" w:rsidRPr="00172963" w:rsidRDefault="00014233" w:rsidP="004375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/>
        <w:ind w:right="1417"/>
        <w:rPr>
          <w:rFonts w:ascii="Raleway" w:hAnsi="Raleway" w:cs="Raleway"/>
          <w:bCs/>
          <w:lang w:val="en-US"/>
        </w:rPr>
      </w:pPr>
      <w:r w:rsidRPr="00172963">
        <w:rPr>
          <w:rFonts w:ascii="Raleway" w:hAnsi="Raleway" w:cs="Raleway"/>
          <w:bCs/>
          <w:lang w:val="en-US"/>
        </w:rPr>
        <w:t>About IFES</w:t>
      </w:r>
    </w:p>
    <w:p w14:paraId="5A9DD7F0" w14:textId="77777777" w:rsidR="00014233" w:rsidRPr="00B8009F" w:rsidRDefault="00014233" w:rsidP="00014233">
      <w:pPr>
        <w:pStyle w:val="ListParagraph"/>
        <w:tabs>
          <w:tab w:val="left" w:pos="2835"/>
        </w:tabs>
        <w:spacing w:after="120"/>
        <w:ind w:left="1440"/>
        <w:rPr>
          <w:rFonts w:ascii="Raleway" w:hAnsi="Raleway" w:cs="Arial"/>
          <w:b/>
        </w:rPr>
      </w:pPr>
    </w:p>
    <w:p w14:paraId="74720A98" w14:textId="77777777" w:rsidR="00014233" w:rsidRPr="00BA398E" w:rsidRDefault="00014233" w:rsidP="00014233">
      <w:pPr>
        <w:spacing w:after="120"/>
        <w:rPr>
          <w:rFonts w:ascii="Raleway" w:hAnsi="Raleway" w:cs="Arial"/>
        </w:rPr>
      </w:pPr>
    </w:p>
    <w:p w14:paraId="560D6573" w14:textId="17F9C910" w:rsidR="00014233" w:rsidRPr="00B8009F" w:rsidRDefault="00014233" w:rsidP="00014233">
      <w:pPr>
        <w:spacing w:after="0"/>
        <w:rPr>
          <w:rFonts w:ascii="Raleway" w:hAnsi="Raleway" w:cs="Arial"/>
        </w:rPr>
      </w:pPr>
      <w:r w:rsidRPr="00B8009F">
        <w:rPr>
          <w:rFonts w:ascii="Raleway" w:hAnsi="Raleway" w:cs="Arial"/>
        </w:rPr>
        <w:t xml:space="preserve">We invite you to </w:t>
      </w:r>
      <w:r w:rsidR="00A143DA">
        <w:rPr>
          <w:rFonts w:ascii="Raleway" w:hAnsi="Raleway" w:cs="Arial"/>
        </w:rPr>
        <w:t xml:space="preserve">visit </w:t>
      </w:r>
      <w:r w:rsidRPr="00B8009F">
        <w:rPr>
          <w:rFonts w:ascii="Raleway" w:hAnsi="Raleway" w:cs="Arial"/>
        </w:rPr>
        <w:t xml:space="preserve">the IFES Global Village in Hall </w:t>
      </w:r>
      <w:r w:rsidR="00877455">
        <w:rPr>
          <w:rFonts w:ascii="Raleway" w:hAnsi="Raleway" w:cs="Arial"/>
        </w:rPr>
        <w:t>1</w:t>
      </w:r>
      <w:r w:rsidRPr="00B8009F">
        <w:rPr>
          <w:rFonts w:ascii="Raleway" w:hAnsi="Raleway" w:cs="Arial"/>
        </w:rPr>
        <w:t xml:space="preserve">, Stand </w:t>
      </w:r>
      <w:r w:rsidR="00877455">
        <w:rPr>
          <w:rFonts w:ascii="Raleway" w:hAnsi="Raleway" w:cs="Arial"/>
        </w:rPr>
        <w:t>C 64</w:t>
      </w:r>
      <w:r w:rsidR="00A143DA">
        <w:rPr>
          <w:rFonts w:ascii="Raleway" w:hAnsi="Raleway" w:cs="Arial"/>
        </w:rPr>
        <w:t xml:space="preserve">, where we </w:t>
      </w:r>
      <w:r w:rsidR="008C2F0E" w:rsidRPr="008C2F0E">
        <w:rPr>
          <w:rFonts w:ascii="Raleway" w:hAnsi="Raleway" w:cs="Arial"/>
          <w:b/>
          <w:bCs/>
        </w:rPr>
        <w:t>offer a one-stop Expo and Event shopping experience with a truly global</w:t>
      </w:r>
      <w:r w:rsidR="004C2BB0">
        <w:rPr>
          <w:rFonts w:ascii="Raleway" w:hAnsi="Raleway" w:cs="Arial"/>
          <w:b/>
          <w:bCs/>
        </w:rPr>
        <w:t>,</w:t>
      </w:r>
      <w:r w:rsidR="008C2F0E" w:rsidRPr="008C2F0E">
        <w:rPr>
          <w:rFonts w:ascii="Raleway" w:hAnsi="Raleway" w:cs="Arial"/>
          <w:b/>
          <w:bCs/>
        </w:rPr>
        <w:t xml:space="preserve"> 17-strong collection of IFES exhibition providers from across Europe, America, UAE, India, and Africa. </w:t>
      </w:r>
      <w:r w:rsidR="008C2F0E" w:rsidRPr="008C2F0E">
        <w:rPr>
          <w:rFonts w:ascii="Raleway" w:hAnsi="Raleway" w:cs="Arial"/>
        </w:rPr>
        <w:t xml:space="preserve">This is where </w:t>
      </w:r>
      <w:r w:rsidR="00BB53E3">
        <w:rPr>
          <w:rFonts w:ascii="Raleway" w:hAnsi="Raleway" w:cs="Arial"/>
        </w:rPr>
        <w:t>visitors</w:t>
      </w:r>
      <w:r w:rsidR="008C2F0E" w:rsidRPr="008C2F0E">
        <w:rPr>
          <w:rFonts w:ascii="Raleway" w:hAnsi="Raleway" w:cs="Arial"/>
        </w:rPr>
        <w:t xml:space="preserve"> can connect with project partners </w:t>
      </w:r>
      <w:r w:rsidR="00BB53E3">
        <w:rPr>
          <w:rFonts w:ascii="Raleway" w:hAnsi="Raleway" w:cs="Arial"/>
        </w:rPr>
        <w:t xml:space="preserve">to </w:t>
      </w:r>
      <w:r w:rsidR="008C2F0E" w:rsidRPr="008C2F0E">
        <w:rPr>
          <w:rFonts w:ascii="Raleway" w:hAnsi="Raleway" w:cs="Arial"/>
        </w:rPr>
        <w:t xml:space="preserve">generate new business and assist with </w:t>
      </w:r>
      <w:r w:rsidR="00BB53E3">
        <w:rPr>
          <w:rFonts w:ascii="Raleway" w:hAnsi="Raleway" w:cs="Arial"/>
        </w:rPr>
        <w:t>their</w:t>
      </w:r>
      <w:r w:rsidR="008C2F0E" w:rsidRPr="008C2F0E">
        <w:rPr>
          <w:rFonts w:ascii="Raleway" w:hAnsi="Raleway" w:cs="Arial"/>
        </w:rPr>
        <w:t xml:space="preserve"> projects </w:t>
      </w:r>
      <w:r w:rsidR="00BB53E3">
        <w:rPr>
          <w:rFonts w:ascii="Raleway" w:hAnsi="Raleway" w:cs="Arial"/>
        </w:rPr>
        <w:t>abroad</w:t>
      </w:r>
      <w:r w:rsidR="008C2F0E" w:rsidRPr="008C2F0E">
        <w:rPr>
          <w:rFonts w:ascii="Raleway" w:hAnsi="Raleway" w:cs="Arial"/>
        </w:rPr>
        <w:t>.</w:t>
      </w:r>
      <w:r w:rsidR="008C2F0E" w:rsidRPr="008C2F0E">
        <w:rPr>
          <w:rFonts w:ascii="Raleway" w:hAnsi="Raleway" w:cs="Arial"/>
        </w:rPr>
        <w:br/>
      </w:r>
      <w:r w:rsidR="008C2F0E" w:rsidRPr="008C2F0E">
        <w:rPr>
          <w:rFonts w:ascii="Raleway" w:hAnsi="Raleway" w:cs="Arial"/>
        </w:rPr>
        <w:br/>
      </w:r>
    </w:p>
    <w:p w14:paraId="5AF9CCE9" w14:textId="77777777" w:rsidR="00014233" w:rsidRPr="00B8009F" w:rsidRDefault="00014233" w:rsidP="00014233">
      <w:pPr>
        <w:spacing w:after="0"/>
        <w:rPr>
          <w:rFonts w:ascii="Raleway" w:hAnsi="Raleway" w:cs="Arial"/>
        </w:rPr>
      </w:pPr>
    </w:p>
    <w:p w14:paraId="62F83007" w14:textId="6CA92A1C" w:rsidR="00BB53E3" w:rsidRDefault="00014233" w:rsidP="00014233">
      <w:pPr>
        <w:spacing w:after="0"/>
        <w:rPr>
          <w:rFonts w:ascii="Raleway" w:hAnsi="Raleway" w:cs="Arial"/>
        </w:rPr>
      </w:pPr>
      <w:r>
        <w:rPr>
          <w:rFonts w:ascii="Raleway" w:hAnsi="Raleway" w:cs="Arial"/>
        </w:rPr>
        <w:t>The Press kit</w:t>
      </w:r>
      <w:r w:rsidRPr="00B8009F">
        <w:rPr>
          <w:rFonts w:ascii="Raleway" w:hAnsi="Raleway" w:cs="Arial"/>
        </w:rPr>
        <w:t xml:space="preserve"> can also be found at </w:t>
      </w:r>
      <w:hyperlink r:id="rId13" w:history="1">
        <w:r w:rsidR="00BD3893" w:rsidRPr="00C66D1D">
          <w:rPr>
            <w:rStyle w:val="Hyperlink"/>
            <w:rFonts w:ascii="Raleway" w:hAnsi="Raleway" w:cs="Arial"/>
          </w:rPr>
          <w:t>https://www.ifesnet.com/events-all/euroshop-2023/</w:t>
        </w:r>
      </w:hyperlink>
    </w:p>
    <w:p w14:paraId="3C36E235" w14:textId="01A19193" w:rsidR="00014233" w:rsidRPr="00B8009F" w:rsidRDefault="00014233" w:rsidP="00014233">
      <w:pPr>
        <w:spacing w:after="0"/>
        <w:rPr>
          <w:rFonts w:ascii="Raleway" w:hAnsi="Raleway" w:cs="Arial"/>
        </w:rPr>
      </w:pPr>
      <w:r>
        <w:rPr>
          <w:rFonts w:ascii="Raleway" w:hAnsi="Raleway" w:cs="Arial"/>
        </w:rPr>
        <w:br/>
      </w:r>
      <w:r w:rsidRPr="00B8009F">
        <w:rPr>
          <w:rFonts w:ascii="Raleway" w:hAnsi="Raleway" w:cs="Arial"/>
        </w:rPr>
        <w:t xml:space="preserve">Here you will also find </w:t>
      </w:r>
      <w:r w:rsidR="00BD3893">
        <w:rPr>
          <w:rFonts w:ascii="Raleway" w:hAnsi="Raleway" w:cs="Arial"/>
        </w:rPr>
        <w:t>Images</w:t>
      </w:r>
      <w:r w:rsidRPr="00B8009F">
        <w:rPr>
          <w:rFonts w:ascii="Raleway" w:hAnsi="Raleway" w:cs="Arial"/>
        </w:rPr>
        <w:t xml:space="preserve"> of the exhibition stand </w:t>
      </w:r>
      <w:r w:rsidR="00172963">
        <w:rPr>
          <w:rFonts w:ascii="Raleway" w:hAnsi="Raleway" w:cs="Arial"/>
        </w:rPr>
        <w:t>to</w:t>
      </w:r>
      <w:r w:rsidRPr="00B8009F">
        <w:rPr>
          <w:rFonts w:ascii="Raleway" w:hAnsi="Raleway" w:cs="Arial"/>
        </w:rPr>
        <w:t xml:space="preserve"> download.</w:t>
      </w:r>
    </w:p>
    <w:p w14:paraId="2090E3BF" w14:textId="77777777" w:rsidR="00014233" w:rsidRDefault="00014233" w:rsidP="00014233">
      <w:pPr>
        <w:spacing w:after="0"/>
        <w:rPr>
          <w:rFonts w:ascii="Raleway" w:hAnsi="Raleway" w:cs="Arial"/>
        </w:rPr>
      </w:pPr>
      <w:r w:rsidRPr="00B8009F">
        <w:rPr>
          <w:rFonts w:ascii="Raleway" w:hAnsi="Raleway" w:cs="Arial"/>
        </w:rPr>
        <w:t>Publications are free of charge, we would be pleased to receive a specimen copy.</w:t>
      </w:r>
      <w:bookmarkEnd w:id="0"/>
      <w:bookmarkEnd w:id="1"/>
    </w:p>
    <w:sectPr w:rsidR="00014233" w:rsidSect="00507F4C">
      <w:headerReference w:type="default" r:id="rId14"/>
      <w:footerReference w:type="default" r:id="rId15"/>
      <w:pgSz w:w="11906" w:h="16838" w:code="9"/>
      <w:pgMar w:top="2552" w:right="1416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C8709" w14:textId="77777777" w:rsidR="00625EBC" w:rsidRDefault="00625EBC" w:rsidP="00BC50F4">
      <w:pPr>
        <w:spacing w:after="0" w:line="240" w:lineRule="auto"/>
      </w:pPr>
      <w:r>
        <w:separator/>
      </w:r>
    </w:p>
  </w:endnote>
  <w:endnote w:type="continuationSeparator" w:id="0">
    <w:p w14:paraId="2A193800" w14:textId="77777777" w:rsidR="00625EBC" w:rsidRDefault="00625EBC" w:rsidP="00BC5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F DinText Pro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00"/>
      <w:gridCol w:w="2500"/>
      <w:gridCol w:w="2371"/>
      <w:gridCol w:w="426"/>
      <w:gridCol w:w="1983"/>
      <w:gridCol w:w="426"/>
    </w:tblGrid>
    <w:tr w:rsidR="00077AEF" w:rsidRPr="00FF2A26" w14:paraId="2E882C4D" w14:textId="77777777" w:rsidTr="009F14CA">
      <w:trPr>
        <w:gridAfter w:val="1"/>
        <w:wAfter w:w="426" w:type="dxa"/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530177E2" w14:textId="77777777" w:rsidR="00077AEF" w:rsidRPr="00FF2A26" w:rsidRDefault="00077AEF" w:rsidP="00FF2A26">
          <w:pPr>
            <w:spacing w:after="0" w:line="240" w:lineRule="auto"/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7A610286" w14:textId="492B73C5" w:rsidR="00077AEF" w:rsidRPr="00FF2A26" w:rsidRDefault="00077AEF" w:rsidP="00077AEF">
          <w:pPr>
            <w:spacing w:after="0" w:line="240" w:lineRule="auto"/>
            <w:jc w:val="center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fldChar w:fldCharType="begin"/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instrText>PAGE  \* Arabic  \* MERGEFORMAT</w:instrText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fldChar w:fldCharType="separate"/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1</w:t>
          </w:r>
          <w:r w:rsidRPr="00077AEF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fldChar w:fldCharType="end"/>
          </w:r>
          <w:r w:rsidRPr="00077AEF"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  <w:t xml:space="preserve"> </w:t>
          </w:r>
          <w:r w:rsidR="005A4552"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  <w:t>/</w:t>
          </w:r>
          <w:r w:rsidRPr="00077AEF"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  <w:t xml:space="preserve"> </w:t>
          </w:r>
          <w:r w:rsidR="005A4552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1</w:t>
          </w:r>
          <w:r w:rsidR="00892498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 xml:space="preserve"> </w:t>
          </w:r>
        </w:p>
      </w:tc>
      <w:tc>
        <w:tcPr>
          <w:tcW w:w="237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76AABE52" w14:textId="77777777" w:rsidR="00077AEF" w:rsidRPr="00FF2A26" w:rsidRDefault="00077AEF" w:rsidP="009F14CA">
          <w:pPr>
            <w:spacing w:after="0" w:line="240" w:lineRule="auto"/>
            <w:ind w:right="637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40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14:paraId="0F544282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</w:pPr>
          <w:r w:rsidRPr="00FF2A26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International Federation</w:t>
          </w:r>
          <w:r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 xml:space="preserve"> of </w:t>
          </w:r>
        </w:p>
      </w:tc>
    </w:tr>
    <w:tr w:rsidR="00077AEF" w:rsidRPr="00FF2A26" w14:paraId="60D25F27" w14:textId="77777777" w:rsidTr="009F14CA">
      <w:trPr>
        <w:gridAfter w:val="1"/>
        <w:wAfter w:w="426" w:type="dxa"/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39184CDB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744940F3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37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</w:tcPr>
        <w:p w14:paraId="394DB0D9" w14:textId="77777777" w:rsidR="00077AEF" w:rsidRPr="00FF2A26" w:rsidRDefault="00077AEF" w:rsidP="009F14CA">
          <w:pPr>
            <w:spacing w:after="0" w:line="240" w:lineRule="auto"/>
            <w:ind w:right="637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40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14:paraId="7486575C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</w:pPr>
          <w:r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 xml:space="preserve">Exhibition and </w:t>
          </w:r>
          <w:r w:rsidRPr="00FF2A26">
            <w:rPr>
              <w:rFonts w:ascii="Raleway" w:eastAsia="Times New Roman" w:hAnsi="Raleway" w:cs="Calibri"/>
              <w:b/>
              <w:bCs/>
              <w:color w:val="00315D"/>
              <w:sz w:val="16"/>
              <w:szCs w:val="16"/>
              <w:lang w:val="de-DE" w:eastAsia="de-DE"/>
            </w:rPr>
            <w:t>Event Services</w:t>
          </w:r>
        </w:p>
      </w:tc>
    </w:tr>
    <w:tr w:rsidR="00077AEF" w:rsidRPr="00FF2A26" w14:paraId="709EC3B9" w14:textId="77777777" w:rsidTr="009F14CA">
      <w:trPr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</w:tcPr>
        <w:p w14:paraId="01994964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70A13C38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79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</w:tcPr>
        <w:p w14:paraId="749027B4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40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14:paraId="59501768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</w:tr>
    <w:tr w:rsidR="00077AEF" w:rsidRPr="00FF2A26" w14:paraId="7B9D2156" w14:textId="77777777" w:rsidTr="00CE0296">
      <w:trPr>
        <w:trHeight w:val="240"/>
      </w:trPr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15C79356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25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46BF8ED" w14:textId="77777777" w:rsidR="00077AEF" w:rsidRPr="00FF2A26" w:rsidRDefault="00077AEF" w:rsidP="009F14CA">
          <w:pPr>
            <w:spacing w:after="0" w:line="240" w:lineRule="auto"/>
            <w:rPr>
              <w:rFonts w:ascii="Raleway" w:eastAsia="Times New Roman" w:hAnsi="Raleway" w:cs="Calibri"/>
              <w:color w:val="00315D"/>
              <w:sz w:val="16"/>
              <w:szCs w:val="16"/>
              <w:lang w:val="de-DE" w:eastAsia="de-DE"/>
            </w:rPr>
          </w:pPr>
        </w:p>
      </w:tc>
      <w:tc>
        <w:tcPr>
          <w:tcW w:w="5206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D3955CA" w14:textId="77777777" w:rsidR="00077AEF" w:rsidRPr="00FF2A26" w:rsidRDefault="00077AEF" w:rsidP="009F14CA">
          <w:pPr>
            <w:tabs>
              <w:tab w:val="left" w:pos="2021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de-DE" w:eastAsia="de-DE"/>
            </w:rPr>
          </w:pPr>
          <w:r>
            <w:rPr>
              <w:rFonts w:ascii="Raleway" w:eastAsia="Times New Roman" w:hAnsi="Raleway" w:cs="Calibri"/>
              <w:b/>
              <w:bCs/>
              <w:i/>
              <w:color w:val="00315D"/>
              <w:sz w:val="16"/>
              <w:szCs w:val="16"/>
              <w:lang w:val="de-DE" w:eastAsia="de-DE"/>
            </w:rPr>
            <w:tab/>
            <w:t xml:space="preserve">        </w:t>
          </w:r>
          <w:r w:rsidRPr="00714466">
            <w:rPr>
              <w:rFonts w:ascii="Raleway" w:eastAsia="Times New Roman" w:hAnsi="Raleway" w:cs="Calibri"/>
              <w:b/>
              <w:bCs/>
              <w:i/>
              <w:color w:val="00315D"/>
              <w:sz w:val="16"/>
              <w:szCs w:val="16"/>
              <w:lang w:val="de-DE" w:eastAsia="de-DE"/>
            </w:rPr>
            <w:t>global collaboration network</w:t>
          </w:r>
          <w:r>
            <w:rPr>
              <w:rFonts w:ascii="Raleway" w:eastAsia="Times New Roman" w:hAnsi="Raleway" w:cs="Calibri"/>
              <w:b/>
              <w:bCs/>
              <w:i/>
              <w:color w:val="00315D"/>
              <w:sz w:val="16"/>
              <w:szCs w:val="16"/>
              <w:lang w:val="de-DE" w:eastAsia="de-DE"/>
            </w:rPr>
            <w:t>.</w:t>
          </w:r>
        </w:p>
      </w:tc>
    </w:tr>
  </w:tbl>
  <w:p w14:paraId="5614E337" w14:textId="77777777" w:rsidR="00077AEF" w:rsidRPr="00CA5BE6" w:rsidRDefault="00077AEF" w:rsidP="00CA5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47B42" w14:textId="77777777" w:rsidR="00625EBC" w:rsidRDefault="00625EBC" w:rsidP="00BC50F4">
      <w:pPr>
        <w:spacing w:after="0" w:line="240" w:lineRule="auto"/>
      </w:pPr>
      <w:r>
        <w:separator/>
      </w:r>
    </w:p>
  </w:footnote>
  <w:footnote w:type="continuationSeparator" w:id="0">
    <w:p w14:paraId="376DF1B4" w14:textId="77777777" w:rsidR="00625EBC" w:rsidRDefault="00625EBC" w:rsidP="00BC5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9C8F" w14:textId="77777777" w:rsidR="00077AEF" w:rsidRDefault="00077AEF" w:rsidP="009F14CA">
    <w:pPr>
      <w:pStyle w:val="Header"/>
      <w:tabs>
        <w:tab w:val="left" w:pos="1134"/>
        <w:tab w:val="left" w:pos="1418"/>
      </w:tabs>
      <w:ind w:left="-347"/>
      <w:jc w:val="center"/>
      <w:rPr>
        <w:rFonts w:ascii="Raleway" w:hAnsi="Raleway"/>
        <w:sz w:val="14"/>
        <w:szCs w:val="14"/>
      </w:rPr>
    </w:pPr>
    <w:r w:rsidRPr="009E2B90">
      <w:rPr>
        <w:rFonts w:ascii="Raleway" w:hAnsi="Raleway"/>
        <w:noProof/>
        <w:sz w:val="14"/>
        <w:szCs w:val="14"/>
        <w:lang w:val="de-DE" w:eastAsia="de-DE"/>
      </w:rPr>
      <w:drawing>
        <wp:anchor distT="0" distB="0" distL="114300" distR="114300" simplePos="0" relativeHeight="251661312" behindDoc="0" locked="0" layoutInCell="1" allowOverlap="1" wp14:anchorId="3656D5BC" wp14:editId="3C526364">
          <wp:simplePos x="0" y="0"/>
          <wp:positionH relativeFrom="column">
            <wp:posOffset>4389120</wp:posOffset>
          </wp:positionH>
          <wp:positionV relativeFrom="paragraph">
            <wp:posOffset>-145151</wp:posOffset>
          </wp:positionV>
          <wp:extent cx="2242820" cy="1557020"/>
          <wp:effectExtent l="0" t="0" r="0" b="0"/>
          <wp:wrapNone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fes_logotyp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820" cy="1557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BEF6F0" w14:textId="77777777" w:rsidR="00077AEF" w:rsidRPr="009E2B90" w:rsidRDefault="00077AEF" w:rsidP="00A41CF8">
    <w:pPr>
      <w:pStyle w:val="Header"/>
      <w:tabs>
        <w:tab w:val="left" w:pos="1134"/>
        <w:tab w:val="left" w:pos="1418"/>
      </w:tabs>
      <w:jc w:val="center"/>
      <w:rPr>
        <w:rFonts w:ascii="Raleway" w:hAnsi="Raleway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31C"/>
    <w:multiLevelType w:val="hybridMultilevel"/>
    <w:tmpl w:val="AECAF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D1226"/>
    <w:multiLevelType w:val="hybridMultilevel"/>
    <w:tmpl w:val="91D88EC4"/>
    <w:lvl w:ilvl="0" w:tplc="2F3EE0B8">
      <w:numFmt w:val="bullet"/>
      <w:lvlText w:val="-"/>
      <w:lvlJc w:val="left"/>
      <w:pPr>
        <w:ind w:left="720" w:hanging="360"/>
      </w:pPr>
      <w:rPr>
        <w:rFonts w:ascii="Arial" w:eastAsia="Raleway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A46FF"/>
    <w:multiLevelType w:val="hybridMultilevel"/>
    <w:tmpl w:val="AFAE3DF2"/>
    <w:lvl w:ilvl="0" w:tplc="2F3EE0B8">
      <w:numFmt w:val="bullet"/>
      <w:lvlText w:val="-"/>
      <w:lvlJc w:val="left"/>
      <w:pPr>
        <w:ind w:left="720" w:hanging="360"/>
      </w:pPr>
      <w:rPr>
        <w:rFonts w:ascii="Arial" w:eastAsia="Raleway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F2D28"/>
    <w:multiLevelType w:val="hybridMultilevel"/>
    <w:tmpl w:val="19C61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E2A7B"/>
    <w:multiLevelType w:val="hybridMultilevel"/>
    <w:tmpl w:val="C696EF9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B5D3C"/>
    <w:multiLevelType w:val="hybridMultilevel"/>
    <w:tmpl w:val="478A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B4187"/>
    <w:multiLevelType w:val="hybridMultilevel"/>
    <w:tmpl w:val="4886B11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1A4E2F"/>
    <w:multiLevelType w:val="hybridMultilevel"/>
    <w:tmpl w:val="4EC0A510"/>
    <w:lvl w:ilvl="0" w:tplc="1C961E50">
      <w:start w:val="2011"/>
      <w:numFmt w:val="bullet"/>
      <w:lvlText w:val="•"/>
      <w:lvlJc w:val="left"/>
      <w:pPr>
        <w:ind w:left="1668" w:hanging="1308"/>
      </w:pPr>
      <w:rPr>
        <w:rFonts w:ascii="Raleway" w:eastAsia="Calibri" w:hAnsi="Raleway" w:cs="Raleway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D403A"/>
    <w:multiLevelType w:val="hybridMultilevel"/>
    <w:tmpl w:val="460003C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650933"/>
    <w:multiLevelType w:val="hybridMultilevel"/>
    <w:tmpl w:val="4A562A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C0DE4"/>
    <w:multiLevelType w:val="hybridMultilevel"/>
    <w:tmpl w:val="360E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A7FF2"/>
    <w:multiLevelType w:val="hybridMultilevel"/>
    <w:tmpl w:val="95EC14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DB55CB"/>
    <w:multiLevelType w:val="hybridMultilevel"/>
    <w:tmpl w:val="CF98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2668C"/>
    <w:multiLevelType w:val="hybridMultilevel"/>
    <w:tmpl w:val="B658CE6E"/>
    <w:lvl w:ilvl="0" w:tplc="7BA2795A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00C4A"/>
    <w:multiLevelType w:val="multilevel"/>
    <w:tmpl w:val="50C4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E8093A"/>
    <w:multiLevelType w:val="hybridMultilevel"/>
    <w:tmpl w:val="3D52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D0E92"/>
    <w:multiLevelType w:val="hybridMultilevel"/>
    <w:tmpl w:val="51E88F2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C896E">
      <w:numFmt w:val="bullet"/>
      <w:lvlText w:val="•"/>
      <w:lvlJc w:val="left"/>
      <w:pPr>
        <w:ind w:left="1440" w:hanging="360"/>
      </w:pPr>
      <w:rPr>
        <w:rFonts w:ascii="Raleway" w:eastAsia="Raleway" w:hAnsi="Raleway" w:cs="Raleway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4074C">
      <w:numFmt w:val="bullet"/>
      <w:lvlText w:val="-"/>
      <w:lvlJc w:val="left"/>
      <w:pPr>
        <w:ind w:left="2880" w:hanging="360"/>
      </w:pPr>
      <w:rPr>
        <w:rFonts w:ascii="Raleway" w:eastAsia="Raleway" w:hAnsi="Raleway" w:cs="Raleway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434A7"/>
    <w:multiLevelType w:val="hybridMultilevel"/>
    <w:tmpl w:val="5B1010BC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392C57"/>
    <w:multiLevelType w:val="hybridMultilevel"/>
    <w:tmpl w:val="96BC1D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91EE4"/>
    <w:multiLevelType w:val="hybridMultilevel"/>
    <w:tmpl w:val="B336D68E"/>
    <w:lvl w:ilvl="0" w:tplc="7BA2795A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450BFC"/>
    <w:multiLevelType w:val="hybridMultilevel"/>
    <w:tmpl w:val="C48C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F3630"/>
    <w:multiLevelType w:val="hybridMultilevel"/>
    <w:tmpl w:val="19A2AA9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231382">
    <w:abstractNumId w:val="1"/>
  </w:num>
  <w:num w:numId="2" w16cid:durableId="1411073516">
    <w:abstractNumId w:val="2"/>
  </w:num>
  <w:num w:numId="3" w16cid:durableId="1226992457">
    <w:abstractNumId w:val="11"/>
  </w:num>
  <w:num w:numId="4" w16cid:durableId="1665746219">
    <w:abstractNumId w:val="10"/>
  </w:num>
  <w:num w:numId="5" w16cid:durableId="159926586">
    <w:abstractNumId w:val="15"/>
  </w:num>
  <w:num w:numId="6" w16cid:durableId="1975938040">
    <w:abstractNumId w:val="20"/>
  </w:num>
  <w:num w:numId="7" w16cid:durableId="273901593">
    <w:abstractNumId w:val="0"/>
  </w:num>
  <w:num w:numId="8" w16cid:durableId="1254584460">
    <w:abstractNumId w:val="5"/>
  </w:num>
  <w:num w:numId="9" w16cid:durableId="847905923">
    <w:abstractNumId w:val="12"/>
  </w:num>
  <w:num w:numId="10" w16cid:durableId="240523751">
    <w:abstractNumId w:val="14"/>
  </w:num>
  <w:num w:numId="11" w16cid:durableId="912810935">
    <w:abstractNumId w:val="9"/>
  </w:num>
  <w:num w:numId="12" w16cid:durableId="2135756656">
    <w:abstractNumId w:val="16"/>
  </w:num>
  <w:num w:numId="13" w16cid:durableId="49112500">
    <w:abstractNumId w:val="21"/>
  </w:num>
  <w:num w:numId="14" w16cid:durableId="1907449489">
    <w:abstractNumId w:val="6"/>
  </w:num>
  <w:num w:numId="15" w16cid:durableId="68429423">
    <w:abstractNumId w:val="8"/>
  </w:num>
  <w:num w:numId="16" w16cid:durableId="837421188">
    <w:abstractNumId w:val="18"/>
  </w:num>
  <w:num w:numId="17" w16cid:durableId="1190028598">
    <w:abstractNumId w:val="7"/>
  </w:num>
  <w:num w:numId="18" w16cid:durableId="1352532321">
    <w:abstractNumId w:val="4"/>
  </w:num>
  <w:num w:numId="19" w16cid:durableId="2130858303">
    <w:abstractNumId w:val="3"/>
  </w:num>
  <w:num w:numId="20" w16cid:durableId="1081878545">
    <w:abstractNumId w:val="17"/>
  </w:num>
  <w:num w:numId="21" w16cid:durableId="2121562899">
    <w:abstractNumId w:val="19"/>
  </w:num>
  <w:num w:numId="22" w16cid:durableId="19552127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3F5"/>
    <w:rsid w:val="00004C3D"/>
    <w:rsid w:val="00014233"/>
    <w:rsid w:val="000166B7"/>
    <w:rsid w:val="00025A24"/>
    <w:rsid w:val="00044506"/>
    <w:rsid w:val="00054E01"/>
    <w:rsid w:val="0005573F"/>
    <w:rsid w:val="00056E86"/>
    <w:rsid w:val="00060942"/>
    <w:rsid w:val="000665AA"/>
    <w:rsid w:val="0006737C"/>
    <w:rsid w:val="00077AEF"/>
    <w:rsid w:val="00095B20"/>
    <w:rsid w:val="00096CD5"/>
    <w:rsid w:val="00097338"/>
    <w:rsid w:val="000973B6"/>
    <w:rsid w:val="000A40C2"/>
    <w:rsid w:val="000A682A"/>
    <w:rsid w:val="000A6DC7"/>
    <w:rsid w:val="000B4B71"/>
    <w:rsid w:val="000C30C2"/>
    <w:rsid w:val="000D7A63"/>
    <w:rsid w:val="000F5BD1"/>
    <w:rsid w:val="00103748"/>
    <w:rsid w:val="00112224"/>
    <w:rsid w:val="00117F6A"/>
    <w:rsid w:val="00127FD6"/>
    <w:rsid w:val="00146750"/>
    <w:rsid w:val="00153974"/>
    <w:rsid w:val="00160251"/>
    <w:rsid w:val="00165B08"/>
    <w:rsid w:val="00172963"/>
    <w:rsid w:val="00184D99"/>
    <w:rsid w:val="0019602F"/>
    <w:rsid w:val="00197E1E"/>
    <w:rsid w:val="001E7D5E"/>
    <w:rsid w:val="001F201A"/>
    <w:rsid w:val="001F7CCA"/>
    <w:rsid w:val="00200C22"/>
    <w:rsid w:val="0020390A"/>
    <w:rsid w:val="00204883"/>
    <w:rsid w:val="002251D8"/>
    <w:rsid w:val="00233401"/>
    <w:rsid w:val="00241B3D"/>
    <w:rsid w:val="00261404"/>
    <w:rsid w:val="00280BBB"/>
    <w:rsid w:val="002A34CF"/>
    <w:rsid w:val="002A3AF9"/>
    <w:rsid w:val="002A5672"/>
    <w:rsid w:val="002C3AB6"/>
    <w:rsid w:val="002C5619"/>
    <w:rsid w:val="002E3C38"/>
    <w:rsid w:val="002E5F82"/>
    <w:rsid w:val="002F5094"/>
    <w:rsid w:val="003121A3"/>
    <w:rsid w:val="00315259"/>
    <w:rsid w:val="003252EB"/>
    <w:rsid w:val="003458E6"/>
    <w:rsid w:val="0034752F"/>
    <w:rsid w:val="00352583"/>
    <w:rsid w:val="0036192A"/>
    <w:rsid w:val="003643B9"/>
    <w:rsid w:val="00370BA6"/>
    <w:rsid w:val="00371DE5"/>
    <w:rsid w:val="00375408"/>
    <w:rsid w:val="00383266"/>
    <w:rsid w:val="003A485B"/>
    <w:rsid w:val="003C11F4"/>
    <w:rsid w:val="003C422D"/>
    <w:rsid w:val="003D5EF8"/>
    <w:rsid w:val="004055CD"/>
    <w:rsid w:val="004375F4"/>
    <w:rsid w:val="00437DA3"/>
    <w:rsid w:val="0045438E"/>
    <w:rsid w:val="00462401"/>
    <w:rsid w:val="00467F34"/>
    <w:rsid w:val="00473A3A"/>
    <w:rsid w:val="004833FF"/>
    <w:rsid w:val="00492A36"/>
    <w:rsid w:val="004B019E"/>
    <w:rsid w:val="004C2BB0"/>
    <w:rsid w:val="004C7096"/>
    <w:rsid w:val="004C7BA3"/>
    <w:rsid w:val="004D0584"/>
    <w:rsid w:val="004E444E"/>
    <w:rsid w:val="004F2016"/>
    <w:rsid w:val="00507F4C"/>
    <w:rsid w:val="00521F12"/>
    <w:rsid w:val="005232B5"/>
    <w:rsid w:val="005277F9"/>
    <w:rsid w:val="00552C71"/>
    <w:rsid w:val="00553FFB"/>
    <w:rsid w:val="005667D8"/>
    <w:rsid w:val="00584B7A"/>
    <w:rsid w:val="0058685C"/>
    <w:rsid w:val="005A4552"/>
    <w:rsid w:val="005A61A0"/>
    <w:rsid w:val="005C703B"/>
    <w:rsid w:val="005D20D9"/>
    <w:rsid w:val="005E4A66"/>
    <w:rsid w:val="0061305B"/>
    <w:rsid w:val="006134FA"/>
    <w:rsid w:val="00621A3F"/>
    <w:rsid w:val="00625EBC"/>
    <w:rsid w:val="006351E2"/>
    <w:rsid w:val="0064559C"/>
    <w:rsid w:val="006468D5"/>
    <w:rsid w:val="00653306"/>
    <w:rsid w:val="0068217F"/>
    <w:rsid w:val="00682F3A"/>
    <w:rsid w:val="006A2DBB"/>
    <w:rsid w:val="006B5D44"/>
    <w:rsid w:val="006C1CEE"/>
    <w:rsid w:val="006C32FF"/>
    <w:rsid w:val="006C3430"/>
    <w:rsid w:val="006C4E3B"/>
    <w:rsid w:val="006C60D7"/>
    <w:rsid w:val="006D0C4F"/>
    <w:rsid w:val="006E269D"/>
    <w:rsid w:val="006E423A"/>
    <w:rsid w:val="006F1D6E"/>
    <w:rsid w:val="00704A25"/>
    <w:rsid w:val="00714466"/>
    <w:rsid w:val="0071488E"/>
    <w:rsid w:val="007217F9"/>
    <w:rsid w:val="007363AF"/>
    <w:rsid w:val="0075013D"/>
    <w:rsid w:val="00783834"/>
    <w:rsid w:val="007A0105"/>
    <w:rsid w:val="007A03F5"/>
    <w:rsid w:val="007B0A46"/>
    <w:rsid w:val="007B2504"/>
    <w:rsid w:val="007B26BB"/>
    <w:rsid w:val="007B3DB2"/>
    <w:rsid w:val="007B5104"/>
    <w:rsid w:val="007C0F57"/>
    <w:rsid w:val="007C2F99"/>
    <w:rsid w:val="007C692A"/>
    <w:rsid w:val="007E0DA6"/>
    <w:rsid w:val="007E7023"/>
    <w:rsid w:val="007F7619"/>
    <w:rsid w:val="0080139D"/>
    <w:rsid w:val="00803E6E"/>
    <w:rsid w:val="008100BF"/>
    <w:rsid w:val="008124BC"/>
    <w:rsid w:val="00837903"/>
    <w:rsid w:val="00844C67"/>
    <w:rsid w:val="00850DE2"/>
    <w:rsid w:val="00862AF1"/>
    <w:rsid w:val="008636CB"/>
    <w:rsid w:val="00871AE8"/>
    <w:rsid w:val="00875A18"/>
    <w:rsid w:val="00877455"/>
    <w:rsid w:val="00892498"/>
    <w:rsid w:val="00894A0F"/>
    <w:rsid w:val="008A79FB"/>
    <w:rsid w:val="008C2F0E"/>
    <w:rsid w:val="008D6163"/>
    <w:rsid w:val="008E3984"/>
    <w:rsid w:val="009004E4"/>
    <w:rsid w:val="009046D6"/>
    <w:rsid w:val="00917561"/>
    <w:rsid w:val="00923123"/>
    <w:rsid w:val="009356DA"/>
    <w:rsid w:val="00952BD4"/>
    <w:rsid w:val="00952FF1"/>
    <w:rsid w:val="009559AC"/>
    <w:rsid w:val="009812A6"/>
    <w:rsid w:val="00984667"/>
    <w:rsid w:val="00996AAF"/>
    <w:rsid w:val="009A65F4"/>
    <w:rsid w:val="009B18CE"/>
    <w:rsid w:val="009D48DB"/>
    <w:rsid w:val="009D729F"/>
    <w:rsid w:val="009E2B90"/>
    <w:rsid w:val="009E309A"/>
    <w:rsid w:val="009F14CA"/>
    <w:rsid w:val="009F58BE"/>
    <w:rsid w:val="00A001F1"/>
    <w:rsid w:val="00A143DA"/>
    <w:rsid w:val="00A209B7"/>
    <w:rsid w:val="00A20BFA"/>
    <w:rsid w:val="00A2151B"/>
    <w:rsid w:val="00A30071"/>
    <w:rsid w:val="00A37F7F"/>
    <w:rsid w:val="00A41CF8"/>
    <w:rsid w:val="00A631F5"/>
    <w:rsid w:val="00A63D79"/>
    <w:rsid w:val="00A70EC1"/>
    <w:rsid w:val="00A7585A"/>
    <w:rsid w:val="00A80363"/>
    <w:rsid w:val="00A874F7"/>
    <w:rsid w:val="00A93DC2"/>
    <w:rsid w:val="00AB56B2"/>
    <w:rsid w:val="00AB78CD"/>
    <w:rsid w:val="00AC3E82"/>
    <w:rsid w:val="00AC650E"/>
    <w:rsid w:val="00AD0904"/>
    <w:rsid w:val="00AD4213"/>
    <w:rsid w:val="00AF5CE3"/>
    <w:rsid w:val="00AF65FA"/>
    <w:rsid w:val="00B0007C"/>
    <w:rsid w:val="00B00F32"/>
    <w:rsid w:val="00B06222"/>
    <w:rsid w:val="00B07CCB"/>
    <w:rsid w:val="00B261D9"/>
    <w:rsid w:val="00B300D6"/>
    <w:rsid w:val="00B30301"/>
    <w:rsid w:val="00B320E5"/>
    <w:rsid w:val="00B364AB"/>
    <w:rsid w:val="00B458BD"/>
    <w:rsid w:val="00B6483A"/>
    <w:rsid w:val="00B84C51"/>
    <w:rsid w:val="00BA3F2C"/>
    <w:rsid w:val="00BB53E3"/>
    <w:rsid w:val="00BB73F7"/>
    <w:rsid w:val="00BC1645"/>
    <w:rsid w:val="00BC50F4"/>
    <w:rsid w:val="00BD0331"/>
    <w:rsid w:val="00BD3893"/>
    <w:rsid w:val="00BD6B04"/>
    <w:rsid w:val="00C2001E"/>
    <w:rsid w:val="00C3619D"/>
    <w:rsid w:val="00C36A7D"/>
    <w:rsid w:val="00C43B08"/>
    <w:rsid w:val="00C477FD"/>
    <w:rsid w:val="00C521BD"/>
    <w:rsid w:val="00C559BA"/>
    <w:rsid w:val="00C612F6"/>
    <w:rsid w:val="00C67B63"/>
    <w:rsid w:val="00C76677"/>
    <w:rsid w:val="00C8402A"/>
    <w:rsid w:val="00C85C17"/>
    <w:rsid w:val="00CA5BE6"/>
    <w:rsid w:val="00CB18CB"/>
    <w:rsid w:val="00CD0468"/>
    <w:rsid w:val="00CF01CA"/>
    <w:rsid w:val="00CF1078"/>
    <w:rsid w:val="00D02EC8"/>
    <w:rsid w:val="00D03282"/>
    <w:rsid w:val="00D0486B"/>
    <w:rsid w:val="00D060CF"/>
    <w:rsid w:val="00D066C6"/>
    <w:rsid w:val="00D119A0"/>
    <w:rsid w:val="00D17446"/>
    <w:rsid w:val="00D419C5"/>
    <w:rsid w:val="00D5087A"/>
    <w:rsid w:val="00D65CBC"/>
    <w:rsid w:val="00D7377D"/>
    <w:rsid w:val="00D94BA4"/>
    <w:rsid w:val="00DA6BFA"/>
    <w:rsid w:val="00DE3F01"/>
    <w:rsid w:val="00DE4E53"/>
    <w:rsid w:val="00DF49DC"/>
    <w:rsid w:val="00E266DD"/>
    <w:rsid w:val="00E366A9"/>
    <w:rsid w:val="00E36AD2"/>
    <w:rsid w:val="00E41DEB"/>
    <w:rsid w:val="00E43AC1"/>
    <w:rsid w:val="00E503A1"/>
    <w:rsid w:val="00E62157"/>
    <w:rsid w:val="00E977F6"/>
    <w:rsid w:val="00EC5A22"/>
    <w:rsid w:val="00ED5C95"/>
    <w:rsid w:val="00ED7DFE"/>
    <w:rsid w:val="00EE62DB"/>
    <w:rsid w:val="00EE6B5F"/>
    <w:rsid w:val="00F026D1"/>
    <w:rsid w:val="00F1583D"/>
    <w:rsid w:val="00F25704"/>
    <w:rsid w:val="00F5491F"/>
    <w:rsid w:val="00F62C5E"/>
    <w:rsid w:val="00F75299"/>
    <w:rsid w:val="00F76040"/>
    <w:rsid w:val="00F81916"/>
    <w:rsid w:val="00F85C6E"/>
    <w:rsid w:val="00F93889"/>
    <w:rsid w:val="00F97747"/>
    <w:rsid w:val="00FA61BB"/>
    <w:rsid w:val="00FD4A54"/>
    <w:rsid w:val="00FD6F62"/>
    <w:rsid w:val="00FF2A26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08AFD3"/>
  <w15:docId w15:val="{F1821CF9-DC60-4179-9283-B69B4E03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99"/>
    <w:pPr>
      <w:spacing w:after="200" w:line="276" w:lineRule="auto"/>
    </w:pPr>
    <w:rPr>
      <w:sz w:val="22"/>
      <w:szCs w:val="22"/>
      <w:lang w:val="sv-SE" w:eastAsia="en-US"/>
    </w:rPr>
  </w:style>
  <w:style w:type="paragraph" w:styleId="Heading1">
    <w:name w:val="heading 1"/>
    <w:basedOn w:val="Normal"/>
    <w:link w:val="Heading1Char"/>
    <w:uiPriority w:val="9"/>
    <w:qFormat/>
    <w:rsid w:val="00A001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4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50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0F4"/>
  </w:style>
  <w:style w:type="paragraph" w:styleId="Footer">
    <w:name w:val="footer"/>
    <w:basedOn w:val="Normal"/>
    <w:link w:val="FooterChar"/>
    <w:uiPriority w:val="99"/>
    <w:unhideWhenUsed/>
    <w:rsid w:val="00BC50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0F4"/>
  </w:style>
  <w:style w:type="paragraph" w:styleId="BalloonText">
    <w:name w:val="Balloon Text"/>
    <w:basedOn w:val="Normal"/>
    <w:link w:val="BalloonTextChar"/>
    <w:uiPriority w:val="99"/>
    <w:semiHidden/>
    <w:unhideWhenUsed/>
    <w:rsid w:val="00BC50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50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6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2">
    <w:name w:val="Light List Accent 2"/>
    <w:basedOn w:val="TableNormal"/>
    <w:uiPriority w:val="61"/>
    <w:rsid w:val="007363AF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MediumGrid2-Accent2">
    <w:name w:val="Medium Grid 2 Accent 2"/>
    <w:basedOn w:val="TableNormal"/>
    <w:uiPriority w:val="68"/>
    <w:rsid w:val="007363A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HelleSchattierung1">
    <w:name w:val="Helle Schattierung1"/>
    <w:basedOn w:val="TableNormal"/>
    <w:uiPriority w:val="60"/>
    <w:rsid w:val="0080139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5A61A0"/>
    <w:pPr>
      <w:spacing w:after="0" w:line="240" w:lineRule="auto"/>
    </w:pPr>
    <w:rPr>
      <w:rFonts w:ascii="Consolas" w:hAnsi="Consolas"/>
      <w:sz w:val="21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61A0"/>
    <w:rPr>
      <w:rFonts w:ascii="Consolas" w:eastAsia="Calibri" w:hAnsi="Consolas" w:cs="Times New Roman"/>
      <w:sz w:val="21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61305B"/>
    <w:rPr>
      <w:b/>
      <w:bCs/>
      <w:i w:val="0"/>
      <w:iCs w:val="0"/>
    </w:rPr>
  </w:style>
  <w:style w:type="character" w:customStyle="1" w:styleId="st">
    <w:name w:val="st"/>
    <w:basedOn w:val="DefaultParagraphFont"/>
    <w:rsid w:val="0061305B"/>
  </w:style>
  <w:style w:type="paragraph" w:customStyle="1" w:styleId="Default">
    <w:name w:val="Default"/>
    <w:rsid w:val="00146750"/>
    <w:pPr>
      <w:autoSpaceDE w:val="0"/>
      <w:autoSpaceDN w:val="0"/>
      <w:adjustRightInd w:val="0"/>
    </w:pPr>
    <w:rPr>
      <w:rFonts w:ascii="PF DinText Pro Light" w:hAnsi="PF DinText Pro Light" w:cs="PF DinText Pro Light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E4E5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E7D5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84C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142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001F1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paragraph" w:styleId="NormalWeb">
    <w:name w:val="Normal (Web)"/>
    <w:basedOn w:val="Normal"/>
    <w:uiPriority w:val="99"/>
    <w:unhideWhenUsed/>
    <w:rsid w:val="00A001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Untertitel1">
    <w:name w:val="Untertitel1"/>
    <w:basedOn w:val="DefaultParagraphFont"/>
    <w:rsid w:val="00A001F1"/>
  </w:style>
  <w:style w:type="character" w:customStyle="1" w:styleId="museosans500">
    <w:name w:val="museosans500"/>
    <w:basedOn w:val="DefaultParagraphFont"/>
    <w:rsid w:val="00A001F1"/>
  </w:style>
  <w:style w:type="paragraph" w:styleId="BodyText">
    <w:name w:val="Body Text"/>
    <w:basedOn w:val="Normal"/>
    <w:link w:val="BodyTextChar"/>
    <w:uiPriority w:val="1"/>
    <w:qFormat/>
    <w:rsid w:val="00A001F1"/>
    <w:pPr>
      <w:widowControl w:val="0"/>
      <w:autoSpaceDE w:val="0"/>
      <w:autoSpaceDN w:val="0"/>
      <w:spacing w:after="0" w:line="240" w:lineRule="auto"/>
    </w:pPr>
    <w:rPr>
      <w:rFonts w:ascii="Raleway" w:eastAsia="Raleway" w:hAnsi="Raleway" w:cs="Raleway"/>
      <w:sz w:val="16"/>
      <w:szCs w:val="1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001F1"/>
    <w:rPr>
      <w:rFonts w:ascii="Raleway" w:eastAsia="Raleway" w:hAnsi="Raleway" w:cs="Raleway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4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v-SE" w:eastAsia="en-US"/>
    </w:rPr>
  </w:style>
  <w:style w:type="paragraph" w:styleId="Revision">
    <w:name w:val="Revision"/>
    <w:hidden/>
    <w:uiPriority w:val="99"/>
    <w:semiHidden/>
    <w:rsid w:val="0071488E"/>
    <w:rPr>
      <w:sz w:val="22"/>
      <w:szCs w:val="22"/>
      <w:lang w:val="sv-SE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0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0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0A46"/>
    <w:rPr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A46"/>
    <w:rPr>
      <w:b/>
      <w:bCs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5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fesnet.com/events-all/euroshop-2023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fesnet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yn@ifesnet.o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\Benutzerdefinierte%20Office-Vorlagen\Pressevorlag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EFA7AB530DF49BDB650AABBFE04AA" ma:contentTypeVersion="2" ma:contentTypeDescription="Ein neues Dokument erstellen." ma:contentTypeScope="" ma:versionID="31773cfc7ec74d07dd019cae4a994190">
  <xsd:schema xmlns:xsd="http://www.w3.org/2001/XMLSchema" xmlns:xs="http://www.w3.org/2001/XMLSchema" xmlns:p="http://schemas.microsoft.com/office/2006/metadata/properties" xmlns:ns2="c1b3cfdc-cc38-46c7-9f7f-0da227d242bf" targetNamespace="http://schemas.microsoft.com/office/2006/metadata/properties" ma:root="true" ma:fieldsID="3323642f2c2bac1196c7b686e48c044b" ns2:_="">
    <xsd:import namespace="c1b3cfdc-cc38-46c7-9f7f-0da227d242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3cfdc-cc38-46c7-9f7f-0da227d242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CA4CDC-8DAD-4131-9CD8-7F14DF5E8D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72ED0C-B6E4-4DA0-84E4-BAE84A04D3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F2DABF-7D0B-4821-B945-C9220AE92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15E433-25F0-4E02-9D78-49C924F3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3cfdc-cc38-46c7-9f7f-0da227d242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Pressevorlage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Congrex</Company>
  <LinksUpToDate>false</LinksUpToDate>
  <CharactersWithSpaces>1230</CharactersWithSpaces>
  <SharedDoc>false</SharedDoc>
  <HLinks>
    <vt:vector size="12" baseType="variant">
      <vt:variant>
        <vt:i4>6094854</vt:i4>
      </vt:variant>
      <vt:variant>
        <vt:i4>0</vt:i4>
      </vt:variant>
      <vt:variant>
        <vt:i4>0</vt:i4>
      </vt:variant>
      <vt:variant>
        <vt:i4>5</vt:i4>
      </vt:variant>
      <vt:variant>
        <vt:lpwstr>http://www.dict.cc/englisch-deutsch/beneficiary.html</vt:lpwstr>
      </vt:variant>
      <vt:variant>
        <vt:lpwstr/>
      </vt:variant>
      <vt:variant>
        <vt:i4>1835070</vt:i4>
      </vt:variant>
      <vt:variant>
        <vt:i4>0</vt:i4>
      </vt:variant>
      <vt:variant>
        <vt:i4>0</vt:i4>
      </vt:variant>
      <vt:variant>
        <vt:i4>5</vt:i4>
      </vt:variant>
      <vt:variant>
        <vt:lpwstr>mailto:info@ifesnet.com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Uta Goretzky</dc:creator>
  <cp:lastModifiedBy>Robyn d'Alessandro</cp:lastModifiedBy>
  <cp:revision>4</cp:revision>
  <cp:lastPrinted>2020-02-12T08:43:00Z</cp:lastPrinted>
  <dcterms:created xsi:type="dcterms:W3CDTF">2023-02-20T15:13:00Z</dcterms:created>
  <dcterms:modified xsi:type="dcterms:W3CDTF">2023-02-20T15:15:00Z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0x0101005FEEFA7AB530DF49BDB650AABBFE04AA</vt:lpwstr>
  </property>
</Properties>
</file>